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432917" w14:textId="59970A89" w:rsidR="006A63CD" w:rsidRDefault="006A63C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RAMSEYE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fl.1427)</w:t>
      </w:r>
    </w:p>
    <w:p w14:paraId="3DD3A49E" w14:textId="67C1817A" w:rsidR="006A63CD" w:rsidRDefault="006A63C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Coventry. </w:t>
      </w:r>
      <w:proofErr w:type="spellStart"/>
      <w:r>
        <w:rPr>
          <w:rFonts w:cs="Times New Roman"/>
          <w:szCs w:val="24"/>
        </w:rPr>
        <w:t>Sheather</w:t>
      </w:r>
      <w:proofErr w:type="spellEnd"/>
      <w:r>
        <w:rPr>
          <w:rFonts w:cs="Times New Roman"/>
          <w:szCs w:val="24"/>
        </w:rPr>
        <w:t>.</w:t>
      </w:r>
    </w:p>
    <w:p w14:paraId="294B7A88" w14:textId="77777777" w:rsidR="006A63CD" w:rsidRDefault="006A63CD" w:rsidP="009139A6">
      <w:pPr>
        <w:pStyle w:val="NoSpacing"/>
        <w:rPr>
          <w:rFonts w:cs="Times New Roman"/>
          <w:szCs w:val="24"/>
        </w:rPr>
      </w:pPr>
    </w:p>
    <w:p w14:paraId="0BB07012" w14:textId="77777777" w:rsidR="006A63CD" w:rsidRDefault="006A63CD" w:rsidP="009139A6">
      <w:pPr>
        <w:pStyle w:val="NoSpacing"/>
        <w:rPr>
          <w:rFonts w:cs="Times New Roman"/>
          <w:szCs w:val="24"/>
        </w:rPr>
      </w:pPr>
    </w:p>
    <w:p w14:paraId="36B70382" w14:textId="59628334" w:rsidR="006A63CD" w:rsidRDefault="006A63C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1427</w:t>
      </w:r>
      <w:r>
        <w:rPr>
          <w:rFonts w:cs="Times New Roman"/>
          <w:szCs w:val="24"/>
        </w:rPr>
        <w:tab/>
        <w:t xml:space="preserve">Richard </w:t>
      </w:r>
      <w:proofErr w:type="spellStart"/>
      <w:r>
        <w:rPr>
          <w:rFonts w:cs="Times New Roman"/>
          <w:szCs w:val="24"/>
        </w:rPr>
        <w:t>Barewell</w:t>
      </w:r>
      <w:proofErr w:type="spellEnd"/>
      <w:r>
        <w:rPr>
          <w:rFonts w:cs="Times New Roman"/>
          <w:szCs w:val="24"/>
        </w:rPr>
        <w:t>(q.v.) brought a plaint of debt against him.</w:t>
      </w:r>
    </w:p>
    <w:p w14:paraId="5F679C5A" w14:textId="77777777" w:rsidR="006A63CD" w:rsidRDefault="006A63CD" w:rsidP="006A63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 xml:space="preserve">( </w:t>
      </w:r>
      <w:hyperlink r:id="rId6" w:history="1">
        <w:r w:rsidRPr="00F63962">
          <w:rPr>
            <w:rStyle w:val="Hyperlink"/>
            <w:rFonts w:cs="Times New Roman"/>
            <w:szCs w:val="24"/>
          </w:rPr>
          <w:t>https://waalt.uh.edu/index.php/CP40/664</w:t>
        </w:r>
      </w:hyperlink>
      <w:r>
        <w:rPr>
          <w:rFonts w:cs="Times New Roman"/>
          <w:szCs w:val="24"/>
        </w:rPr>
        <w:t xml:space="preserve"> )</w:t>
      </w:r>
    </w:p>
    <w:p w14:paraId="24E5FFFD" w14:textId="77777777" w:rsidR="006A63CD" w:rsidRDefault="006A63CD" w:rsidP="006A63CD">
      <w:pPr>
        <w:pStyle w:val="NoSpacing"/>
        <w:rPr>
          <w:rFonts w:cs="Times New Roman"/>
          <w:szCs w:val="24"/>
        </w:rPr>
      </w:pPr>
    </w:p>
    <w:p w14:paraId="269A663A" w14:textId="77777777" w:rsidR="006A63CD" w:rsidRDefault="006A63CD" w:rsidP="006A63CD">
      <w:pPr>
        <w:pStyle w:val="NoSpacing"/>
        <w:rPr>
          <w:rFonts w:cs="Times New Roman"/>
          <w:szCs w:val="24"/>
        </w:rPr>
      </w:pPr>
    </w:p>
    <w:p w14:paraId="0C508655" w14:textId="77777777" w:rsidR="006A63CD" w:rsidRDefault="006A63CD" w:rsidP="006A63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May 2024</w:t>
      </w:r>
    </w:p>
    <w:p w14:paraId="2BDEBAC4" w14:textId="083E1465" w:rsidR="006A63CD" w:rsidRPr="006A63CD" w:rsidRDefault="006A63CD" w:rsidP="009139A6">
      <w:pPr>
        <w:pStyle w:val="NoSpacing"/>
        <w:rPr>
          <w:rFonts w:cs="Times New Roman"/>
          <w:szCs w:val="24"/>
        </w:rPr>
      </w:pPr>
    </w:p>
    <w:sectPr w:rsidR="006A63CD" w:rsidRPr="006A63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B487B1" w14:textId="77777777" w:rsidR="00A21D92" w:rsidRDefault="00A21D92" w:rsidP="009139A6">
      <w:r>
        <w:separator/>
      </w:r>
    </w:p>
  </w:endnote>
  <w:endnote w:type="continuationSeparator" w:id="0">
    <w:p w14:paraId="50F4CB25" w14:textId="77777777" w:rsidR="00A21D92" w:rsidRDefault="00A21D9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92E0F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25B9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E408B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BD1220" w14:textId="77777777" w:rsidR="00A21D92" w:rsidRDefault="00A21D92" w:rsidP="009139A6">
      <w:r>
        <w:separator/>
      </w:r>
    </w:p>
  </w:footnote>
  <w:footnote w:type="continuationSeparator" w:id="0">
    <w:p w14:paraId="647A2F3E" w14:textId="77777777" w:rsidR="00A21D92" w:rsidRDefault="00A21D9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DF23E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F503B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7F07B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D92"/>
    <w:rsid w:val="000666E0"/>
    <w:rsid w:val="002510B7"/>
    <w:rsid w:val="00270799"/>
    <w:rsid w:val="003A7117"/>
    <w:rsid w:val="004D6588"/>
    <w:rsid w:val="005C130B"/>
    <w:rsid w:val="006A63CD"/>
    <w:rsid w:val="00826F5C"/>
    <w:rsid w:val="009139A6"/>
    <w:rsid w:val="009411C2"/>
    <w:rsid w:val="009448BB"/>
    <w:rsid w:val="00947624"/>
    <w:rsid w:val="00A21D92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1BB60"/>
  <w15:chartTrackingRefBased/>
  <w15:docId w15:val="{61F9ECB0-9B4C-42E2-BBCD-A7A76102D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A63C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63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6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114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2024-05-12T16:29:00Z</dcterms:created>
  <dcterms:modified xsi:type="dcterms:W3CDTF">2024-05-12T18:24:00Z</dcterms:modified>
</cp:coreProperties>
</file>